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B1B3D" w14:textId="57FE334D" w:rsidR="00F47C03" w:rsidRDefault="00F47C03" w:rsidP="00F47C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Master William SPRYGGE</w:t>
      </w:r>
      <w:r>
        <w:rPr>
          <w:rFonts w:ascii="Times New Roman" w:hAnsi="Times New Roman" w:cs="Times New Roman"/>
          <w:sz w:val="24"/>
          <w:szCs w:val="24"/>
        </w:rPr>
        <w:t xml:space="preserve">      (</w:t>
      </w:r>
      <w:r w:rsidR="006C08A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.1478)</w:t>
      </w:r>
    </w:p>
    <w:p w14:paraId="063A432A" w14:textId="1AEDA934" w:rsidR="00F47C03" w:rsidRDefault="00F47C03" w:rsidP="00F47C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third portion in Crewkerne Parish Church.</w:t>
      </w:r>
    </w:p>
    <w:p w14:paraId="2A80F4FA" w14:textId="3042E06E" w:rsidR="00F47C03" w:rsidRDefault="00F47C03" w:rsidP="00F47C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A8ABFD" w14:textId="31DABC16" w:rsidR="00F47C03" w:rsidRDefault="00F47C03" w:rsidP="00F47C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6E7428" w14:textId="543E986A" w:rsidR="00F47C03" w:rsidRDefault="00F47C03" w:rsidP="00F47C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Jun.</w:t>
      </w: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died by this time.    </w:t>
      </w:r>
    </w:p>
    <w:p w14:paraId="73B64BAB" w14:textId="77777777" w:rsidR="00F47C03" w:rsidRDefault="00F47C03" w:rsidP="00F47C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(C.P.R. 1476-85 p.100)</w:t>
      </w:r>
    </w:p>
    <w:p w14:paraId="3381D390" w14:textId="77777777" w:rsidR="00F47C03" w:rsidRDefault="00F47C03" w:rsidP="00F47C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9DF948" w14:textId="77777777" w:rsidR="00F47C03" w:rsidRDefault="00F47C03" w:rsidP="00F47C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70FAF3" w14:textId="77777777" w:rsidR="00F47C03" w:rsidRDefault="00F47C03" w:rsidP="00F47C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2021</w:t>
      </w:r>
    </w:p>
    <w:p w14:paraId="0069FBB2" w14:textId="1A58142C" w:rsidR="00F47C03" w:rsidRPr="00F47C03" w:rsidRDefault="00F47C03" w:rsidP="00F47C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C0CDB9" w14:textId="07B63C79" w:rsidR="00F47C03" w:rsidRPr="00F47C03" w:rsidRDefault="00F47C03" w:rsidP="00F47C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938D8E" w14:textId="7A8C9D35" w:rsidR="00F47C03" w:rsidRPr="00F47C03" w:rsidRDefault="00F47C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47C03" w:rsidRPr="00F47C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99433" w14:textId="77777777" w:rsidR="003B328F" w:rsidRDefault="003B328F" w:rsidP="009139A6">
      <w:r>
        <w:separator/>
      </w:r>
    </w:p>
  </w:endnote>
  <w:endnote w:type="continuationSeparator" w:id="0">
    <w:p w14:paraId="77B2B131" w14:textId="77777777" w:rsidR="003B328F" w:rsidRDefault="003B32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A73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49F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2F9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E7190" w14:textId="77777777" w:rsidR="003B328F" w:rsidRDefault="003B328F" w:rsidP="009139A6">
      <w:r>
        <w:separator/>
      </w:r>
    </w:p>
  </w:footnote>
  <w:footnote w:type="continuationSeparator" w:id="0">
    <w:p w14:paraId="562D667A" w14:textId="77777777" w:rsidR="003B328F" w:rsidRDefault="003B32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AC3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E1C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4DA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28F"/>
    <w:rsid w:val="000666E0"/>
    <w:rsid w:val="002510B7"/>
    <w:rsid w:val="003B328F"/>
    <w:rsid w:val="0059071B"/>
    <w:rsid w:val="005C130B"/>
    <w:rsid w:val="006C08A8"/>
    <w:rsid w:val="00826F5C"/>
    <w:rsid w:val="009139A6"/>
    <w:rsid w:val="009448BB"/>
    <w:rsid w:val="00A3176C"/>
    <w:rsid w:val="00BA00AB"/>
    <w:rsid w:val="00EB3209"/>
    <w:rsid w:val="00F47C03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C058B"/>
  <w15:chartTrackingRefBased/>
  <w15:docId w15:val="{A4B1E55F-4D5F-43E8-BA31-43F4C1FC4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2021-03-11T11:38:00Z</dcterms:created>
  <dcterms:modified xsi:type="dcterms:W3CDTF">2021-03-11T12:03:00Z</dcterms:modified>
</cp:coreProperties>
</file>